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93608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THORNE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7F8A80EF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Langley, Hertfordshire.</w:t>
      </w:r>
    </w:p>
    <w:p w14:paraId="7F813B38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C9D0DA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5DF843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Thomas(q.v.).</w:t>
      </w:r>
    </w:p>
    <w:p w14:paraId="3809FD9A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p.315)</w:t>
      </w:r>
    </w:p>
    <w:p w14:paraId="7252DFEC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55EE9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70C59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Thomas made her a joint executor of his Will.    (ibid.)</w:t>
      </w:r>
    </w:p>
    <w:p w14:paraId="4FA1AE56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A0AC3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6B956E" w14:textId="77777777" w:rsidR="00C44815" w:rsidRDefault="00C44815" w:rsidP="00C44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54E275B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3F9F0" w14:textId="77777777" w:rsidR="00C44815" w:rsidRDefault="00C44815" w:rsidP="009139A6">
      <w:r>
        <w:separator/>
      </w:r>
    </w:p>
  </w:endnote>
  <w:endnote w:type="continuationSeparator" w:id="0">
    <w:p w14:paraId="4E7CEABC" w14:textId="77777777" w:rsidR="00C44815" w:rsidRDefault="00C448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3F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524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57D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ABD6F" w14:textId="77777777" w:rsidR="00C44815" w:rsidRDefault="00C44815" w:rsidP="009139A6">
      <w:r>
        <w:separator/>
      </w:r>
    </w:p>
  </w:footnote>
  <w:footnote w:type="continuationSeparator" w:id="0">
    <w:p w14:paraId="1C11FCB1" w14:textId="77777777" w:rsidR="00C44815" w:rsidRDefault="00C448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E1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DF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CCE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81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481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258FF"/>
  <w15:chartTrackingRefBased/>
  <w15:docId w15:val="{B9B8AAF9-AAC0-4A0B-8B40-E05BE515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2022-10-14T19:47:00Z</dcterms:created>
  <dcterms:modified xsi:type="dcterms:W3CDTF">2022-10-14T19:48:00Z</dcterms:modified>
</cp:coreProperties>
</file>